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E31" w:rsidRPr="00130E31" w:rsidRDefault="00130E31" w:rsidP="00130E31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8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31.69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43.46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12.40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14.58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19.62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20.20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09.58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06.87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13.45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08.21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02.32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01.36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06.35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03.26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02.71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01.26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01.87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00.79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ZAF</w:t>
            </w:r>
          </w:p>
        </w:tc>
      </w:tr>
    </w:tbl>
    <w:p w:rsidR="00130E31" w:rsidRDefault="00130E31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7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Default="00130E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KkQzl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130E31" w:rsidRDefault="00130E3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26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Pr="00130E31" w:rsidRDefault="00130E3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" o:allowincell="f" fillcolor="#9cf" stroked="f">
                <v:textbox inset="0,0,0,0">
                  <w:txbxContent>
                    <w:p w:rsidR="00130E31" w:rsidRPr="00130E31" w:rsidRDefault="00130E3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5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0E31" w:rsidRPr="00130E31" w:rsidRDefault="00130E31" w:rsidP="00130E31">
      <w:r>
        <w:br w:type="page"/>
      </w:r>
      <w:r>
        <w:rPr>
          <w:noProof/>
        </w:rPr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4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24.92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40.24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12.18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14.77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54.49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39.18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08.41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05.81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ZAF</w:t>
            </w:r>
          </w:p>
        </w:tc>
      </w:tr>
    </w:tbl>
    <w:p w:rsidR="00130E31" w:rsidRDefault="00130E31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3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Default="00130E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" o:allowincell="f" fillcolor="#9cf" stroked="f">
                <v:textbox>
                  <w:txbxContent>
                    <w:p w:rsidR="00130E31" w:rsidRDefault="00130E3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2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Pr="00130E31" w:rsidRDefault="00130E3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BxETiU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130E31" w:rsidRPr="00130E31" w:rsidRDefault="00130E3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1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0E31" w:rsidRPr="00130E31" w:rsidRDefault="00130E31" w:rsidP="00130E31">
      <w:r>
        <w:br w:type="page"/>
      </w:r>
      <w:r>
        <w:rPr>
          <w:noProof/>
        </w:rPr>
        <w:drawing>
          <wp:anchor distT="0" distB="0" distL="114300" distR="114300" simplePos="0" relativeHeight="251666432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0" name="Picture 10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30.69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47.64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10.46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12.19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11.78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09.55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32.08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22.17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01.07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00.71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00.68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00.41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09.76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05.67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03.48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01.66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ZAF</w:t>
            </w:r>
          </w:p>
        </w:tc>
      </w:tr>
    </w:tbl>
    <w:p w:rsidR="00130E31" w:rsidRDefault="00130E31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7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Default="00130E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0" style="position:absolute;margin-left:0;margin-top:588.85pt;width:492pt;height:4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G2BKDC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130E31" w:rsidRDefault="00130E3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6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Pr="00130E31" w:rsidRDefault="00130E3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0;margin-top:43.85pt;width:492pt;height:4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JpiEfH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130E31" w:rsidRPr="00130E31" w:rsidRDefault="00130E3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3" name="Picture 11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0E31" w:rsidRPr="00130E31" w:rsidRDefault="00130E31" w:rsidP="00130E31">
      <w:r>
        <w:br w:type="page"/>
      </w:r>
      <w:r>
        <w:rPr>
          <w:noProof/>
        </w:rPr>
        <w:drawing>
          <wp:anchor distT="0" distB="0" distL="114300" distR="114300" simplePos="0" relativeHeight="251670528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4" name="Picture 14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39.25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55.06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17.56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18.50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19.97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14.64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01.57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00.94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01.02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00.55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15.06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07.91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05.56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02.40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ZAF</w:t>
            </w:r>
          </w:p>
        </w:tc>
      </w:tr>
    </w:tbl>
    <w:p w:rsidR="00130E31" w:rsidRDefault="00130E31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Default="00130E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32" style="position:absolute;margin-left:0;margin-top:588.85pt;width:492pt;height:43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761G3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130E31" w:rsidRDefault="00130E3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1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Pr="00130E31" w:rsidRDefault="00130E3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3" style="position:absolute;margin-left:0;margin-top:43.85pt;width:492pt;height:43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KIBT5fgIAAP8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130E31" w:rsidRPr="00130E31" w:rsidRDefault="00130E3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5" name="Picture 15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0E31" w:rsidRPr="00130E31" w:rsidRDefault="00130E31" w:rsidP="00130E31">
      <w:r>
        <w:br w:type="page"/>
      </w:r>
      <w:r>
        <w:rPr>
          <w:noProof/>
        </w:rPr>
        <w:drawing>
          <wp:anchor distT="0" distB="0" distL="114300" distR="114300" simplePos="0" relativeHeight="251674624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8" name="Picture 18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  <w:color w:val="FFFFFF"/>
              </w:rPr>
            </w:pPr>
            <w:r w:rsidRPr="00130E3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30.69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47.64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10.46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12.19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11.78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09.55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32.08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22.17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01.07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00.71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00.68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00.41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09.76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05.67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03.48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01.66</w:t>
            </w:r>
          </w:p>
        </w:tc>
      </w:tr>
      <w:tr w:rsidR="00130E31" w:rsidRPr="00130E31" w:rsidTr="00130E3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130E31" w:rsidRPr="00130E31" w:rsidRDefault="00130E31" w:rsidP="00130E31">
            <w:pPr>
              <w:rPr>
                <w:b/>
                <w:bCs/>
                <w:i/>
                <w:iCs/>
              </w:rPr>
            </w:pPr>
            <w:r w:rsidRPr="00130E3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130E31" w:rsidRPr="00130E31" w:rsidRDefault="00130E31" w:rsidP="00130E31">
            <w:r w:rsidRPr="00130E3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130E31" w:rsidRPr="00130E31" w:rsidRDefault="00130E31" w:rsidP="00130E31">
            <w:r w:rsidRPr="00130E31">
              <w:t>ZAF</w:t>
            </w:r>
          </w:p>
        </w:tc>
      </w:tr>
    </w:tbl>
    <w:p w:rsidR="00642848" w:rsidRDefault="00130E31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0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Default="00130E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034" style="position:absolute;margin-left:0;margin-top:588.85pt;width:492pt;height:43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Gyjd6i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130E31" w:rsidRDefault="00130E3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9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0E31" w:rsidRPr="00130E31" w:rsidRDefault="00130E3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35" style="position:absolute;margin-left:0;margin-top:43.85pt;width:492pt;height:43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AegCXH8CAAD+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130E31" w:rsidRPr="00130E31" w:rsidRDefault="00130E3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9" name="Picture 19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2848" w:rsidRDefault="00642848">
      <w:r>
        <w:br w:type="page"/>
      </w:r>
    </w:p>
    <w:p w:rsidR="00642848" w:rsidRPr="00130E31" w:rsidRDefault="00642848" w:rsidP="00130E31"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  <w:color w:val="FFFFFF"/>
              </w:rPr>
            </w:pPr>
            <w:r w:rsidRPr="00642848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  <w:color w:val="FFFFFF"/>
              </w:rPr>
            </w:pPr>
            <w:r w:rsidRPr="00642848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  <w:color w:val="FFFFFF"/>
              </w:rPr>
            </w:pPr>
            <w:r w:rsidRPr="00642848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30.48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41.67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12.43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14.57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21.76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22.34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08.05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05.75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15.34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09.33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05.64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03.29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00.46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00.25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03.21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01.65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01.37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00.64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01.26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00.53</w:t>
            </w:r>
          </w:p>
        </w:tc>
      </w:tr>
      <w:tr w:rsidR="00642848" w:rsidRPr="00642848" w:rsidTr="0064284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42848" w:rsidRPr="00642848" w:rsidRDefault="00642848" w:rsidP="00642848">
            <w:pPr>
              <w:rPr>
                <w:b/>
                <w:bCs/>
                <w:i/>
                <w:iCs/>
              </w:rPr>
            </w:pPr>
            <w:r w:rsidRPr="00642848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42848" w:rsidRPr="00642848" w:rsidRDefault="00642848" w:rsidP="00642848">
            <w:r w:rsidRPr="00642848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42848" w:rsidRPr="00642848" w:rsidRDefault="00642848" w:rsidP="00642848">
            <w:r w:rsidRPr="00642848">
              <w:t>ZAF</w:t>
            </w:r>
          </w:p>
        </w:tc>
      </w:tr>
    </w:tbl>
    <w:p w:rsidR="006C65D5" w:rsidRPr="00130E31" w:rsidRDefault="00642848" w:rsidP="00130E31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320" name="Rectangle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848" w:rsidRDefault="00642848" w:rsidP="0064284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20" o:spid="_x0000_s1036" style="position:absolute;margin-left:0;margin-top:588.8pt;width:492pt;height:43.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" fillcolor="#9cf" stroked="f" strokecolor="#243f60 [1604]" strokeweight="2pt">
                <v:textbox>
                  <w:txbxContent>
                    <w:p w:rsidR="00642848" w:rsidRDefault="00642848" w:rsidP="0064284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848" w:rsidRPr="00642848" w:rsidRDefault="00642848" w:rsidP="00642848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" o:spid="_x0000_s1037" style="position:absolute;margin-left:0;margin-top:43.8pt;width:492pt;height:43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" fillcolor="#9cf" stroked="f" strokecolor="#243f60 [1604]" strokeweight="2pt">
                <v:textbox inset="0,0,0,0">
                  <w:txbxContent>
                    <w:p w:rsidR="00642848" w:rsidRPr="00642848" w:rsidRDefault="00642848" w:rsidP="00642848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6C65D5" w:rsidRPr="00130E31">
      <w:headerReference w:type="default" r:id="rId17"/>
      <w:footerReference w:type="even" r:id="rId18"/>
      <w:footerReference w:type="default" r:id="rId19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E31" w:rsidRDefault="00130E31">
      <w:r>
        <w:separator/>
      </w:r>
    </w:p>
  </w:endnote>
  <w:endnote w:type="continuationSeparator" w:id="0">
    <w:p w:rsidR="00130E31" w:rsidRDefault="00130E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130E31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E31" w:rsidRDefault="00130E31">
      <w:r>
        <w:separator/>
      </w:r>
    </w:p>
  </w:footnote>
  <w:footnote w:type="continuationSeparator" w:id="0">
    <w:p w:rsidR="00130E31" w:rsidRDefault="00130E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130E31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8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130E31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130E31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9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130E31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40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41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42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43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130E31"/>
    <w:rsid w:val="00130E31"/>
    <w:rsid w:val="004005C0"/>
    <w:rsid w:val="004E0B24"/>
    <w:rsid w:val="00642848"/>
    <w:rsid w:val="006B6514"/>
    <w:rsid w:val="006C29BD"/>
    <w:rsid w:val="006C65D5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Bmp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0</TotalTime>
  <Pages>6</Pages>
  <Words>174</Words>
  <Characters>936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1108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2025-03-13T12:31:00Z</dcterms:created>
  <dcterms:modified xsi:type="dcterms:W3CDTF">2025-03-13T12:31:00Z</dcterms:modified>
</cp:coreProperties>
</file>